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F1975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119bis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757498">
        <w:rPr>
          <w:b/>
          <w:noProof/>
          <w:sz w:val="24"/>
        </w:rPr>
        <w:t>1408</w:t>
      </w:r>
    </w:p>
    <w:p w14:paraId="7CB45193" w14:textId="024EBB13" w:rsidR="001E41F3" w:rsidRDefault="0028367A" w:rsidP="005E2C44">
      <w:pPr>
        <w:pStyle w:val="CRCoverPage"/>
        <w:outlineLvl w:val="0"/>
        <w:rPr>
          <w:b/>
          <w:noProof/>
          <w:sz w:val="24"/>
        </w:rPr>
      </w:pPr>
      <w:r w:rsidRPr="0028367A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>,</w:t>
      </w:r>
      <w:r w:rsidRPr="0028367A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>-</w:t>
      </w:r>
      <w:r w:rsidRPr="0028367A">
        <w:rPr>
          <w:b/>
          <w:noProof/>
          <w:sz w:val="24"/>
        </w:rPr>
        <w:t>26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7C60D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FABCB" w:rsidR="001E41F3" w:rsidRPr="00410371" w:rsidRDefault="008E7AD9" w:rsidP="0075749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757498" w:rsidRPr="00757498">
              <w:rPr>
                <w:b/>
                <w:noProof/>
                <w:sz w:val="28"/>
              </w:rPr>
              <w:t>1149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A320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6C3CD" w:rsidR="001E41F3" w:rsidRPr="00410371" w:rsidRDefault="00783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28071F">
              <w:rPr>
                <w:b/>
                <w:noProof/>
                <w:sz w:val="28"/>
              </w:rPr>
              <w:t>.13</w:t>
            </w:r>
            <w:r w:rsidR="0028367A" w:rsidRPr="006918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292E9" w:rsidR="001E41F3" w:rsidRDefault="005378F2" w:rsidP="005378F2">
            <w:pPr>
              <w:pStyle w:val="CRCoverPage"/>
              <w:spacing w:after="0"/>
              <w:rPr>
                <w:noProof/>
              </w:rPr>
            </w:pPr>
            <w:r w:rsidRPr="005378F2">
              <w:rPr>
                <w:noProof/>
              </w:rPr>
              <w:t>ASN.1 Correction of PRACH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A7540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E0264B">
              <w:rPr>
                <w:rFonts w:hint="eastAsia"/>
                <w:noProof/>
                <w:lang w:eastAsia="zh-CN"/>
              </w:rPr>
              <w:t>,Z</w:t>
            </w:r>
            <w:r w:rsidR="000A36F5">
              <w:rPr>
                <w:noProof/>
                <w:lang w:eastAsia="zh-CN"/>
              </w:rPr>
              <w:t>TE,</w:t>
            </w:r>
            <w:r w:rsidR="00E0264B">
              <w:rPr>
                <w:noProof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207EC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3CC137" w:rsidR="001E41F3" w:rsidRDefault="00ED2D10">
            <w:pPr>
              <w:pStyle w:val="CRCoverPage"/>
              <w:spacing w:after="0"/>
              <w:ind w:left="100"/>
              <w:rPr>
                <w:noProof/>
              </w:rPr>
            </w:pPr>
            <w:r w:rsidRPr="00ED2D10"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4A723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>
              <w:t>03</w:t>
            </w:r>
            <w:r>
              <w:rPr>
                <w:rFonts w:hint="eastAsia"/>
                <w:lang w:eastAsia="zh-CN"/>
              </w:rPr>
              <w:t>-</w:t>
            </w:r>
            <w: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9F406" w:rsidR="001E41F3" w:rsidRDefault="002C7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5FE6FA" w:rsidR="001E41F3" w:rsidRDefault="000808C0">
            <w:pPr>
              <w:pStyle w:val="CRCoverPage"/>
              <w:spacing w:after="0"/>
              <w:ind w:left="100"/>
              <w:rPr>
                <w:noProof/>
              </w:rPr>
            </w:pPr>
            <w:r w:rsidRPr="000808C0">
              <w:rPr>
                <w:noProof/>
              </w:rPr>
              <w:t xml:space="preserve">Presence of </w:t>
            </w:r>
            <w:r w:rsidRPr="000808C0">
              <w:rPr>
                <w:i/>
                <w:noProof/>
              </w:rPr>
              <w:t>Root Sequence Index</w:t>
            </w:r>
            <w:r w:rsidRPr="000808C0">
              <w:rPr>
                <w:noProof/>
              </w:rPr>
              <w:t xml:space="preserve"> of </w:t>
            </w:r>
            <w:r w:rsidRPr="000808C0">
              <w:rPr>
                <w:i/>
                <w:noProof/>
              </w:rPr>
              <w:t>L139 Info</w:t>
            </w:r>
            <w:r w:rsidRPr="000808C0">
              <w:rPr>
                <w:noProof/>
              </w:rPr>
              <w:t xml:space="preserve"> in ASN.1 part  is not aligned with Tabular.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62E4E" w14:textId="77777777" w:rsidR="001E41F3" w:rsidRDefault="0008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move Optional for </w:t>
            </w:r>
            <w:r w:rsidRPr="000808C0">
              <w:rPr>
                <w:i/>
                <w:noProof/>
              </w:rPr>
              <w:t>Root Sequence Index</w:t>
            </w:r>
            <w:r w:rsidRPr="000808C0">
              <w:rPr>
                <w:noProof/>
              </w:rPr>
              <w:t xml:space="preserve"> of </w:t>
            </w:r>
            <w:r w:rsidRPr="000808C0">
              <w:rPr>
                <w:i/>
                <w:noProof/>
              </w:rPr>
              <w:t>L139 Info</w:t>
            </w:r>
            <w:r w:rsidRPr="000808C0">
              <w:rPr>
                <w:noProof/>
              </w:rPr>
              <w:t xml:space="preserve"> in ASN.1 part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4D37FD13" w:rsidR="000808C0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impact under protocol point of view. The impact can be considered isolated because the change affects only PRACH Configuation. 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42172" w:rsidR="001E41F3" w:rsidRDefault="00374145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ASN.1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2B4E9" w:rsidR="001E41F3" w:rsidRDefault="00370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DB20A3B" w14:textId="77777777" w:rsidR="00022260" w:rsidRPr="00FD0425" w:rsidRDefault="00022260" w:rsidP="00022260">
      <w:pPr>
        <w:pStyle w:val="4"/>
        <w:rPr>
          <w:lang w:val="fr-FR"/>
        </w:rPr>
      </w:pPr>
      <w:bookmarkStart w:id="2" w:name="_Toc45832548"/>
      <w:bookmarkStart w:id="3" w:name="_Toc51763828"/>
      <w:bookmarkStart w:id="4" w:name="_Toc64448998"/>
      <w:bookmarkStart w:id="5" w:name="_Toc66289657"/>
      <w:bookmarkStart w:id="6" w:name="_Toc74154770"/>
      <w:bookmarkStart w:id="7" w:name="_Toc81383514"/>
      <w:bookmarkStart w:id="8" w:name="_Toc88658147"/>
      <w:bookmarkStart w:id="9" w:name="_Toc97911059"/>
      <w:bookmarkStart w:id="10" w:name="_Toc105498218"/>
      <w:bookmarkStart w:id="11" w:name="_Toc112855748"/>
      <w:bookmarkStart w:id="12" w:name="_Toc113837144"/>
      <w:bookmarkStart w:id="13" w:name="_Toc120122738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3F6A20" w14:textId="77777777" w:rsidR="00022260" w:rsidRPr="00DD5A6B" w:rsidRDefault="00022260" w:rsidP="00022260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709"/>
        <w:gridCol w:w="992"/>
        <w:gridCol w:w="1276"/>
        <w:gridCol w:w="3402"/>
        <w:gridCol w:w="1134"/>
        <w:gridCol w:w="1134"/>
      </w:tblGrid>
      <w:tr w:rsidR="00022260" w:rsidRPr="00FD0425" w14:paraId="0412235C" w14:textId="77777777" w:rsidTr="00D66096">
        <w:tc>
          <w:tcPr>
            <w:tcW w:w="1696" w:type="dxa"/>
          </w:tcPr>
          <w:p w14:paraId="15D72EA9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709" w:type="dxa"/>
          </w:tcPr>
          <w:p w14:paraId="7B25C57C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731619CF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1E90C77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14:paraId="54900B38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50B42F4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C145BCB" w14:textId="77777777" w:rsidR="00022260" w:rsidRPr="00FD0425" w:rsidRDefault="00022260" w:rsidP="00D66096">
            <w:pPr>
              <w:pStyle w:val="TAH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Assigned Criticality</w:t>
            </w:r>
          </w:p>
        </w:tc>
      </w:tr>
      <w:tr w:rsidR="00022260" w:rsidRPr="00FD0425" w14:paraId="00ACC597" w14:textId="77777777" w:rsidTr="00D66096">
        <w:tc>
          <w:tcPr>
            <w:tcW w:w="1696" w:type="dxa"/>
          </w:tcPr>
          <w:p w14:paraId="46E34522" w14:textId="77777777" w:rsidR="00022260" w:rsidRPr="00FD0425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709" w:type="dxa"/>
          </w:tcPr>
          <w:p w14:paraId="17DFF27C" w14:textId="77777777" w:rsidR="00022260" w:rsidRPr="00FD0425" w:rsidRDefault="00022260" w:rsidP="00D66096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05663D51" w14:textId="77777777" w:rsidR="00022260" w:rsidRPr="00FD0425" w:rsidRDefault="00022260" w:rsidP="00D66096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maxnoofPrachConfiguration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E4AFDBB" w14:textId="77777777" w:rsidR="00022260" w:rsidRPr="00FD0425" w:rsidRDefault="00022260" w:rsidP="00D66096">
            <w:pPr>
              <w:pStyle w:val="TAL"/>
              <w:rPr>
                <w:lang w:eastAsia="ja-JP"/>
              </w:rPr>
            </w:pPr>
          </w:p>
        </w:tc>
        <w:tc>
          <w:tcPr>
            <w:tcW w:w="3402" w:type="dxa"/>
          </w:tcPr>
          <w:p w14:paraId="5DF4B657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  <w:tc>
          <w:tcPr>
            <w:tcW w:w="1134" w:type="dxa"/>
          </w:tcPr>
          <w:p w14:paraId="1004056B" w14:textId="77777777" w:rsidR="00022260" w:rsidRDefault="00022260" w:rsidP="00D6609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5509D3C" w14:textId="77777777" w:rsidR="00022260" w:rsidRDefault="00022260" w:rsidP="00D6609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22260" w:rsidRPr="00FD0425" w14:paraId="0DB20C6F" w14:textId="77777777" w:rsidTr="00D66096">
        <w:tc>
          <w:tcPr>
            <w:tcW w:w="1696" w:type="dxa"/>
          </w:tcPr>
          <w:p w14:paraId="7F24ED92" w14:textId="77777777" w:rsidR="00022260" w:rsidRPr="00FD0425" w:rsidRDefault="00022260" w:rsidP="00D66096">
            <w:pPr>
              <w:pStyle w:val="TAL"/>
              <w:ind w:left="100"/>
              <w:rPr>
                <w:rFonts w:eastAsia="宋体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709" w:type="dxa"/>
          </w:tcPr>
          <w:p w14:paraId="46BAF153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</w:tcPr>
          <w:p w14:paraId="0CC8E92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</w:tcPr>
          <w:p w14:paraId="12A440A7" w14:textId="77777777" w:rsidR="00022260" w:rsidRPr="00FD0425" w:rsidRDefault="00022260" w:rsidP="00D66096">
            <w:pPr>
              <w:pStyle w:val="TAL"/>
              <w:rPr>
                <w:lang w:eastAsia="ja-JP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3402" w:type="dxa"/>
          </w:tcPr>
          <w:p w14:paraId="4250F9D8" w14:textId="77777777" w:rsidR="00022260" w:rsidRPr="002356A7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r>
                <w:rPr>
                  <w:rFonts w:ascii="Cambria Math" w:hAnsi="Cambria Math"/>
                  <w:lang w:eastAsia="zh-CN"/>
                </w:rPr>
                <m:t>f</m:t>
              </m:r>
            </m:oMath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. The values scs15, scs30, scs60 and scs120 corresponds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14:paraId="378DAFA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>NOTE: Its value may not be identical to the SCS of MSG1.</w:t>
            </w:r>
          </w:p>
        </w:tc>
        <w:tc>
          <w:tcPr>
            <w:tcW w:w="1134" w:type="dxa"/>
          </w:tcPr>
          <w:p w14:paraId="51979D5C" w14:textId="77777777" w:rsidR="00022260" w:rsidRPr="002356A7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</w:tcPr>
          <w:p w14:paraId="407CC583" w14:textId="77777777" w:rsidR="00022260" w:rsidRPr="002356A7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09B23593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A9A3" w14:textId="77777777" w:rsidR="00022260" w:rsidRPr="00F40767" w:rsidRDefault="00022260" w:rsidP="00D66096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 xml:space="preserve"> 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853D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69C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CD96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9F4292">
              <w:rPr>
                <w:rFonts w:eastAsia="宋体" w:cs="Arial"/>
                <w:lang w:eastAsia="zh-CN"/>
              </w:rPr>
              <w:t>INTEGER (0.. maxNrofPhysicalResourceBlocks-1,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702" w14:textId="77777777" w:rsidR="00022260" w:rsidRPr="009F4292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Lowest number of resource blocks which can be used to deliver MSG1,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762D054F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 w14:anchorId="649546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16.5pt" o:ole="">
                  <v:imagedata r:id="rId12" o:title=""/>
                </v:shape>
                <o:OLEObject Type="Embed" ProgID="Equation.3" ShapeID="_x0000_i1025" DrawAspect="Content" ObjectID="_1742325526" r:id="rId13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A2E2" w14:textId="77777777" w:rsidR="00022260" w:rsidRPr="009F4292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341" w14:textId="77777777" w:rsidR="00022260" w:rsidRPr="009F4292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1B19222C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FD88" w14:textId="77777777" w:rsidR="00022260" w:rsidRPr="00F40767" w:rsidRDefault="00022260" w:rsidP="00D66096">
            <w:pPr>
              <w:pStyle w:val="TAL"/>
              <w:ind w:left="100"/>
            </w:pPr>
            <w:r w:rsidRPr="0058293E">
              <w:t>&gt;</w:t>
            </w:r>
            <w:r w:rsidRPr="00381071">
              <w:t>MSG1-FDM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F590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872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375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5F414E">
              <w:rPr>
                <w:rFonts w:eastAsia="宋体" w:cs="Arial"/>
                <w:lang w:eastAsia="zh-CN"/>
              </w:rPr>
              <w:t>ENUMERATED (one, two, four, eight,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FA83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m:oMath>
              <m:r>
                <w:rPr>
                  <w:rFonts w:ascii="Cambria Math" w:hAnsi="Cambria Math"/>
                  <w:szCs w:val="18"/>
                  <w:lang w:eastAsia="ja-JP"/>
                </w:rPr>
                <m:t>M</m:t>
              </m:r>
            </m:oMath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in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2040" w14:textId="77777777" w:rsidR="00022260" w:rsidRDefault="00022260" w:rsidP="00D66096">
            <w:pPr>
              <w:pStyle w:val="TAL"/>
              <w:jc w:val="center"/>
              <w:rPr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F49E" w14:textId="77777777" w:rsidR="00022260" w:rsidRDefault="00022260" w:rsidP="00D66096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</w:tr>
      <w:tr w:rsidR="00022260" w:rsidRPr="00FD0425" w14:paraId="1185DA8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C47B" w14:textId="77777777" w:rsidR="00022260" w:rsidRPr="00F40767" w:rsidRDefault="00022260" w:rsidP="00D66096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7C01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341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5AD9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A812BB">
              <w:rPr>
                <w:rFonts w:eastAsia="宋体" w:cs="Arial"/>
                <w:lang w:eastAsia="zh-CN"/>
              </w:rPr>
              <w:t>INTEGER (0.. 255, …</w:t>
            </w:r>
            <w:r>
              <w:rPr>
                <w:rFonts w:eastAsia="宋体" w:cs="Arial" w:hint="eastAsia"/>
                <w:lang w:eastAsia="zh-CN"/>
              </w:rPr>
              <w:t>, 256..262</w:t>
            </w:r>
            <w:r w:rsidRPr="00A812B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8F3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BE55" w14:textId="77777777" w:rsidR="00022260" w:rsidRPr="00A812B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845E" w14:textId="77777777" w:rsidR="00022260" w:rsidRPr="00A812B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5724D43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2E0" w14:textId="77777777" w:rsidR="00022260" w:rsidRPr="00F40767" w:rsidRDefault="00022260" w:rsidP="00D66096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94C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DDFE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3AC1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ENUMERATED </w:t>
            </w:r>
            <w:r>
              <w:rPr>
                <w:rFonts w:eastAsia="宋体" w:cs="Arial" w:hint="eastAsia"/>
                <w:lang w:eastAsia="zh-CN"/>
              </w:rPr>
              <w:t>(</w:t>
            </w:r>
            <w:r w:rsidRPr="00815312">
              <w:rPr>
                <w:rFonts w:eastAsia="宋体" w:cs="Arial"/>
                <w:lang w:eastAsia="zh-CN"/>
              </w:rPr>
              <w:t>oneEighth, oneFourth, oneHalf, one, two, four, eight, sixteen</w:t>
            </w:r>
            <w:r>
              <w:rPr>
                <w:rFonts w:eastAsia="宋体" w:cs="Arial" w:hint="eastAsia"/>
                <w:lang w:eastAsia="zh-CN"/>
              </w:rPr>
              <w:t>, ...)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E416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occasions, value </w:t>
            </w:r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285D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1BE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022260" w:rsidRPr="00FD0425" w14:paraId="6F95DB03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12AE" w14:textId="77777777" w:rsidR="00022260" w:rsidRPr="00F40767" w:rsidRDefault="00022260" w:rsidP="00D66096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68BD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F819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9DF7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E01F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BD6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CCEA" w14:textId="77777777" w:rsidR="00022260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zh-CN"/>
              </w:rPr>
            </w:pPr>
          </w:p>
        </w:tc>
      </w:tr>
      <w:tr w:rsidR="00022260" w:rsidRPr="00FD0425" w14:paraId="3FC02D32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727" w14:textId="77777777" w:rsidR="00022260" w:rsidRPr="00F40767" w:rsidRDefault="00022260" w:rsidP="00D66096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4A7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A35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E4A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15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BAF8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9050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4808AB9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B2BA" w14:textId="77777777" w:rsidR="00022260" w:rsidRPr="00F40767" w:rsidRDefault="00022260" w:rsidP="00D66096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20F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C725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D49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9100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91C8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64E5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E36CB3A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937A" w14:textId="77777777" w:rsidR="00022260" w:rsidRPr="00F40767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8F7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406D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9D0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</w:t>
            </w:r>
            <w:r w:rsidRPr="006F274B">
              <w:rPr>
                <w:rFonts w:eastAsia="宋体" w:cs="Arial"/>
                <w:lang w:eastAsia="zh-CN"/>
              </w:rPr>
              <w:t>837)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FE9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353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9A0E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0E88403E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3622" w14:textId="77777777" w:rsidR="00022260" w:rsidRPr="00F40767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>Restricted Set 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7A76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DEFB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FC0F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977C2">
              <w:rPr>
                <w:rFonts w:eastAsia="宋体" w:cs="Arial"/>
                <w:lang w:eastAsia="zh-CN"/>
              </w:rPr>
              <w:t>ENUMERATED (unrestrictedSet, restrictedSetTypeA, restrictedSetTypeB,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9C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C4B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A380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1DB10F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3CBA" w14:textId="77777777" w:rsidR="00022260" w:rsidRPr="00F40767" w:rsidRDefault="00022260" w:rsidP="00D66096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79DE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32BD" w14:textId="77777777" w:rsidR="00022260" w:rsidRPr="00FD0425" w:rsidRDefault="00022260" w:rsidP="00D66096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1E27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9F6D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F50F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1FD5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5E73BBC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6EE2" w14:textId="77777777" w:rsidR="00022260" w:rsidRPr="00F40767" w:rsidRDefault="00022260" w:rsidP="00D66096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E0D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C92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BA54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18AF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C832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8BE" w14:textId="77777777" w:rsidR="00022260" w:rsidRPr="00FD0425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30EC640D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8BF4" w14:textId="77777777" w:rsidR="00022260" w:rsidRPr="00F40767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7E025A">
              <w:t>MSG1</w:t>
            </w:r>
            <w:r>
              <w:t xml:space="preserve"> </w:t>
            </w:r>
            <w:r w:rsidRPr="007E025A">
              <w:t>SCS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960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E12A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EF5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767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used in sending MSG1,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88C8" w14:textId="77777777" w:rsidR="00022260" w:rsidRPr="002D7D3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EFE" w14:textId="77777777" w:rsidR="00022260" w:rsidRPr="002D7D3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5BFE393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F06" w14:textId="77777777" w:rsidR="00022260" w:rsidRPr="003D2AB6" w:rsidRDefault="00022260" w:rsidP="00D66096">
            <w:pPr>
              <w:pStyle w:val="TAL"/>
              <w:ind w:left="400"/>
              <w:rPr>
                <w:highlight w:val="yellow"/>
                <w:lang w:eastAsia="zh-CN"/>
              </w:rPr>
            </w:pPr>
            <w:r w:rsidRPr="003D2AB6">
              <w:rPr>
                <w:highlight w:val="yellow"/>
              </w:rPr>
              <w:t>&gt;&gt;&gt;&gt;Root Sequence Index</w:t>
            </w:r>
            <w:r w:rsidRPr="003D2AB6">
              <w:rPr>
                <w:rFonts w:hint="eastAsia"/>
                <w:highlight w:val="yellow"/>
                <w:lang w:eastAsia="zh-CN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6440" w14:textId="77777777" w:rsidR="00022260" w:rsidRPr="003D2AB6" w:rsidRDefault="00022260" w:rsidP="00D66096">
            <w:pPr>
              <w:pStyle w:val="TAL"/>
              <w:rPr>
                <w:highlight w:val="yellow"/>
                <w:lang w:eastAsia="zh-CN"/>
              </w:rPr>
            </w:pPr>
            <w:r w:rsidRPr="003D2AB6">
              <w:rPr>
                <w:highlight w:val="yellow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386" w14:textId="77777777" w:rsidR="00022260" w:rsidRPr="003D2AB6" w:rsidRDefault="00022260" w:rsidP="00D66096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0EF7" w14:textId="77777777" w:rsidR="00022260" w:rsidRPr="003D2AB6" w:rsidRDefault="00022260" w:rsidP="00D66096">
            <w:pPr>
              <w:pStyle w:val="TAL"/>
              <w:rPr>
                <w:rFonts w:eastAsia="宋体" w:cs="Arial"/>
                <w:highlight w:val="yellow"/>
                <w:lang w:eastAsia="zh-CN"/>
              </w:rPr>
            </w:pPr>
            <w:r w:rsidRPr="003D2AB6">
              <w:rPr>
                <w:rFonts w:eastAsia="宋体" w:cs="Arial"/>
                <w:highlight w:val="yellow"/>
                <w:lang w:eastAsia="zh-CN"/>
              </w:rPr>
              <w:t>INTEGER (0..137)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7EA" w14:textId="77777777" w:rsidR="00022260" w:rsidRPr="003D2AB6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  <w:r w:rsidRPr="003D2AB6">
              <w:rPr>
                <w:rFonts w:ascii="Geneva" w:hAnsi="Geneva"/>
                <w:iCs/>
                <w:szCs w:val="18"/>
                <w:highlight w:val="yellow"/>
                <w:lang w:eastAsia="ja-JP"/>
              </w:rPr>
              <w:t xml:space="preserve">See Section 6.3.3.1 in TS 38.211 </w:t>
            </w:r>
            <w:r w:rsidRPr="003D2AB6">
              <w:rPr>
                <w:highlight w:val="yellow"/>
                <w:lang w:eastAsia="ja-JP"/>
              </w:rPr>
              <w:t>[33]</w:t>
            </w:r>
            <w:r w:rsidRPr="003D2AB6">
              <w:rPr>
                <w:rFonts w:ascii="Geneva" w:hAnsi="Geneva"/>
                <w:iCs/>
                <w:szCs w:val="18"/>
                <w:highlight w:val="yellow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B237" w14:textId="77777777" w:rsidR="00022260" w:rsidRPr="003D2AB6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  <w:r w:rsidRPr="003D2AB6">
              <w:rPr>
                <w:highlight w:val="yellow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922A" w14:textId="77777777" w:rsidR="00022260" w:rsidRPr="003D2AB6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highlight w:val="yellow"/>
                <w:lang w:eastAsia="ja-JP"/>
              </w:rPr>
            </w:pPr>
          </w:p>
        </w:tc>
      </w:tr>
      <w:tr w:rsidR="00022260" w:rsidRPr="00FD0425" w14:paraId="5134315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DC2" w14:textId="77777777" w:rsidR="00022260" w:rsidRPr="0058293E" w:rsidRDefault="00022260" w:rsidP="00D66096">
            <w:pPr>
              <w:pStyle w:val="TAL"/>
              <w:ind w:left="400"/>
            </w:pPr>
            <w:r w:rsidRPr="00A812BB">
              <w:t>&gt;</w:t>
            </w:r>
            <w:r>
              <w:t>&gt;</w:t>
            </w:r>
            <w:r w:rsidRPr="00725BC5">
              <w:t>L571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FF6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43BB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2F3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01FB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BB85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624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3C75E2C5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9D69" w14:textId="77777777" w:rsidR="00022260" w:rsidRPr="0058293E" w:rsidRDefault="00022260" w:rsidP="00D66096">
            <w:pPr>
              <w:pStyle w:val="TAL"/>
              <w:ind w:left="400"/>
            </w:pPr>
            <w:r w:rsidRPr="00D67129">
              <w:rPr>
                <w:b/>
              </w:rPr>
              <w:t>&gt;&gt;&gt;L571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B7F0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3026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2A54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8A32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640C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FED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r</w:t>
            </w:r>
            <w:r>
              <w:rPr>
                <w:rFonts w:ascii="Geneva" w:hAnsi="Geneva"/>
                <w:iCs/>
                <w:szCs w:val="18"/>
                <w:lang w:eastAsia="zh-CN"/>
              </w:rPr>
              <w:t>eject</w:t>
            </w:r>
          </w:p>
        </w:tc>
      </w:tr>
      <w:tr w:rsidR="00022260" w:rsidRPr="00FD0425" w14:paraId="363B4F3F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7A15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lastRenderedPageBreak/>
              <w:t>&gt;</w:t>
            </w:r>
            <w:r>
              <w:t>&gt;&gt;&gt;</w:t>
            </w:r>
            <w:r w:rsidRPr="006A6F20"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B4A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608D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AC75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(scs30,</w:t>
            </w:r>
            <w:r w:rsidRPr="00EC4691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spare1</w:t>
            </w:r>
            <w:r w:rsidRPr="00EC4691">
              <w:rPr>
                <w:rFonts w:cs="Arial"/>
                <w:lang w:eastAsia="zh-CN"/>
              </w:rPr>
              <w:t>, …</w:t>
            </w:r>
            <w:r>
              <w:rPr>
                <w:lang w:eastAsia="ja-JP"/>
              </w:rPr>
              <w:t xml:space="preserve"> </w:t>
            </w:r>
            <w:r w:rsidRPr="00EC4691">
              <w:rPr>
                <w:rFonts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D6ED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473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4CA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4A06CBA9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303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CBD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EF8C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B33D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INTEGE</w:t>
            </w:r>
            <w:r>
              <w:rPr>
                <w:rFonts w:cs="Arial"/>
                <w:lang w:eastAsia="zh-CN"/>
              </w:rPr>
              <w:t>R (0..569</w:t>
            </w:r>
            <w:r w:rsidRPr="006F274B">
              <w:rPr>
                <w:rFonts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FBC9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294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95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446FFDBC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E964" w14:textId="77777777" w:rsidR="00022260" w:rsidRPr="0058293E" w:rsidRDefault="00022260" w:rsidP="00D66096">
            <w:pPr>
              <w:pStyle w:val="TAL"/>
              <w:ind w:left="400"/>
            </w:pPr>
            <w:r w:rsidRPr="00A812BB">
              <w:t>&gt;</w:t>
            </w:r>
            <w:r>
              <w:t>&gt;</w:t>
            </w:r>
            <w:r w:rsidRPr="00725BC5">
              <w:t>L1151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5062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9C23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812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009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A669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EC5F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0964D58F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EDA4" w14:textId="77777777" w:rsidR="00022260" w:rsidRPr="0058293E" w:rsidRDefault="00022260" w:rsidP="00D66096">
            <w:pPr>
              <w:pStyle w:val="TAL"/>
              <w:ind w:left="400"/>
            </w:pPr>
            <w:r w:rsidRPr="00D67129">
              <w:rPr>
                <w:b/>
              </w:rPr>
              <w:t>&gt;&gt;&gt;L1151 Info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65F9" w14:textId="77777777" w:rsidR="00022260" w:rsidRDefault="00022260" w:rsidP="00D66096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E08A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B3A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CBE4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D248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CFB9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r</w:t>
            </w:r>
            <w:r>
              <w:rPr>
                <w:rFonts w:ascii="Geneva" w:hAnsi="Geneva"/>
                <w:iCs/>
                <w:szCs w:val="18"/>
                <w:lang w:eastAsia="zh-CN"/>
              </w:rPr>
              <w:t>eject</w:t>
            </w:r>
          </w:p>
        </w:tc>
      </w:tr>
      <w:tr w:rsidR="00022260" w:rsidRPr="00FD0425" w14:paraId="502B5ED1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9142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6A6F20">
              <w:t>PRACH</w:t>
            </w:r>
            <w:r>
              <w:t xml:space="preserve"> </w:t>
            </w:r>
            <w:r w:rsidRPr="007E025A">
              <w:t>SCS</w:t>
            </w:r>
            <w:r>
              <w:t xml:space="preserve"> for L1151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87AA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3CF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F7E1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cs="Arial"/>
                <w:lang w:eastAsia="zh-CN"/>
              </w:rPr>
              <w:t xml:space="preserve">ENUMERATED (scs15, </w:t>
            </w:r>
            <w:r>
              <w:rPr>
                <w:rFonts w:cs="Arial"/>
                <w:lang w:eastAsia="zh-CN"/>
              </w:rPr>
              <w:t xml:space="preserve">spare1, </w:t>
            </w:r>
            <w:r w:rsidRPr="00EC4691">
              <w:rPr>
                <w:rFonts w:cs="Arial"/>
                <w:lang w:eastAsia="zh-CN"/>
              </w:rPr>
              <w:t>…)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37BF" w14:textId="77777777" w:rsidR="00022260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r w:rsidRPr="006A6F20">
              <w:rPr>
                <w:rFonts w:ascii="Geneva" w:hAnsi="Geneva"/>
                <w:iCs/>
                <w:szCs w:val="18"/>
                <w:lang w:eastAsia="zh-CN"/>
              </w:rPr>
              <w:t>of PRACH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18"/>
                  <w:lang w:eastAsia="ja-JP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Cs/>
                      <w:szCs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18"/>
                      <w:lang w:eastAsia="ja-JP"/>
                    </w:rPr>
                    <m:t>f</m:t>
                  </m:r>
                </m:e>
                <m:sub>
                  <m:r>
                    <m:rPr>
                      <m:nor/>
                    </m:rPr>
                    <w:rPr>
                      <w:rFonts w:ascii="Geneva" w:hAnsi="Geneva"/>
                      <w:iCs/>
                      <w:szCs w:val="18"/>
                      <w:lang w:eastAsia="ja-JP"/>
                    </w:rPr>
                    <m:t>RA</m:t>
                  </m:r>
                </m:sub>
              </m:sSub>
            </m:oMath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71977F63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F379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232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3F928C76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4BEC" w14:textId="77777777" w:rsidR="00022260" w:rsidRPr="0058293E" w:rsidRDefault="00022260" w:rsidP="00D66096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7F7" w14:textId="77777777" w:rsidR="00022260" w:rsidRDefault="00022260" w:rsidP="00D660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304C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49D" w14:textId="77777777" w:rsidR="00022260" w:rsidRPr="006F274B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cs="Arial"/>
                <w:lang w:eastAsia="zh-CN"/>
              </w:rPr>
              <w:t>I</w:t>
            </w:r>
            <w:r w:rsidRPr="00557BD7">
              <w:rPr>
                <w:rFonts w:cs="Arial"/>
                <w:lang w:eastAsia="zh-CN"/>
              </w:rPr>
              <w:t>NTEGER (0..1149)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4CEF" w14:textId="77777777" w:rsidR="00022260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14:paraId="501034C1" w14:textId="77777777" w:rsidR="00022260" w:rsidRPr="00FC552B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B857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E7B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  <w:tr w:rsidR="00022260" w:rsidRPr="00FD0425" w14:paraId="2B47AA4C" w14:textId="77777777" w:rsidTr="00D6609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544B" w14:textId="77777777" w:rsidR="00022260" w:rsidRPr="00F40767" w:rsidRDefault="00022260" w:rsidP="00D66096">
            <w:pPr>
              <w:pStyle w:val="TAL"/>
              <w:ind w:left="100"/>
            </w:pPr>
            <w:r>
              <w:t>&gt;</w:t>
            </w:r>
            <w:r w:rsidRPr="0081132E">
              <w:t>Zero Correlation Zone Config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1C0" w14:textId="77777777" w:rsidR="00022260" w:rsidRPr="00FD0425" w:rsidRDefault="00022260" w:rsidP="00D66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AA01" w14:textId="77777777" w:rsidR="00022260" w:rsidRPr="00FD0425" w:rsidRDefault="00022260" w:rsidP="00D6609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DE99" w14:textId="77777777" w:rsidR="00022260" w:rsidRPr="00F40767" w:rsidRDefault="00022260" w:rsidP="00D66096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(0..15</w:t>
            </w:r>
            <w:r w:rsidRPr="006F274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85B2" w14:textId="77777777" w:rsidR="00022260" w:rsidRPr="00FD0425" w:rsidRDefault="00022260" w:rsidP="00D66096">
            <w:pPr>
              <w:pStyle w:val="TAL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F014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171D" w14:textId="77777777" w:rsidR="00022260" w:rsidRPr="00FC552B" w:rsidRDefault="00022260" w:rsidP="00D66096">
            <w:pPr>
              <w:pStyle w:val="TAL"/>
              <w:jc w:val="center"/>
              <w:rPr>
                <w:rFonts w:ascii="Geneva" w:hAnsi="Geneva" w:hint="eastAsia"/>
                <w:iCs/>
                <w:szCs w:val="18"/>
                <w:lang w:eastAsia="ja-JP"/>
              </w:rPr>
            </w:pPr>
          </w:p>
        </w:tc>
      </w:tr>
    </w:tbl>
    <w:p w14:paraId="775CFBB3" w14:textId="77777777" w:rsidR="00022260" w:rsidRPr="00A92B92" w:rsidRDefault="00022260" w:rsidP="00022260"/>
    <w:p w14:paraId="63FFE030" w14:textId="77777777" w:rsidR="00444612" w:rsidRDefault="00444612" w:rsidP="0044461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F3F22B7" w14:textId="77777777" w:rsidR="00AD36BE" w:rsidRPr="00EA5FA7" w:rsidRDefault="00AD36BE" w:rsidP="00AD36BE">
      <w:pPr>
        <w:pStyle w:val="3"/>
      </w:pPr>
      <w:bookmarkStart w:id="14" w:name="_Toc20956003"/>
      <w:bookmarkStart w:id="15" w:name="_Toc29893129"/>
      <w:bookmarkStart w:id="16" w:name="_Toc36557066"/>
      <w:bookmarkStart w:id="17" w:name="_Toc45832586"/>
      <w:bookmarkStart w:id="18" w:name="_Toc51763908"/>
      <w:bookmarkStart w:id="19" w:name="_Toc64449080"/>
      <w:bookmarkStart w:id="20" w:name="_Toc66289739"/>
      <w:bookmarkStart w:id="21" w:name="_Toc74154852"/>
      <w:bookmarkStart w:id="22" w:name="_Toc81383596"/>
      <w:bookmarkStart w:id="23" w:name="_Toc88658230"/>
      <w:bookmarkStart w:id="24" w:name="_Toc97911142"/>
      <w:bookmarkStart w:id="25" w:name="_Toc105498301"/>
      <w:bookmarkStart w:id="26" w:name="_Toc112855831"/>
      <w:bookmarkStart w:id="27" w:name="_Toc113837227"/>
      <w:bookmarkStart w:id="28" w:name="_Toc120122823"/>
      <w:r w:rsidRPr="00EA5FA7">
        <w:t>9.4.5</w:t>
      </w:r>
      <w:r w:rsidRPr="00EA5FA7">
        <w:tab/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423A557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68AD2CC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C5ADEF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AE6AC9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6438D5E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931BA6" w14:textId="77777777" w:rsidR="00AD36BE" w:rsidRPr="00EA5FA7" w:rsidRDefault="00AD36BE" w:rsidP="00AD36B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989A9B" w14:textId="77777777" w:rsidR="00AD36BE" w:rsidRPr="00EA5FA7" w:rsidRDefault="00AD36BE" w:rsidP="00AD36BE">
      <w:pPr>
        <w:pStyle w:val="PL"/>
        <w:rPr>
          <w:noProof w:val="0"/>
          <w:snapToGrid w:val="0"/>
        </w:rPr>
      </w:pPr>
    </w:p>
    <w:p w14:paraId="6289EC73" w14:textId="77777777" w:rsidR="00AD36BE" w:rsidRDefault="00AD36BE" w:rsidP="00AD36BE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DFFA8E9" w14:textId="77777777" w:rsidR="00444612" w:rsidRDefault="00444612" w:rsidP="007C03F0">
      <w:pPr>
        <w:rPr>
          <w:noProof/>
          <w:lang w:eastAsia="zh-CN"/>
        </w:rPr>
      </w:pPr>
    </w:p>
    <w:p w14:paraId="40B30FA9" w14:textId="77777777" w:rsidR="00D062E1" w:rsidRPr="00EA5FA7" w:rsidRDefault="00D062E1" w:rsidP="00D062E1">
      <w:pPr>
        <w:pStyle w:val="PL"/>
        <w:outlineLvl w:val="3"/>
      </w:pPr>
      <w:r w:rsidRPr="00EA5FA7">
        <w:t>-- L</w:t>
      </w:r>
    </w:p>
    <w:p w14:paraId="306C9EF6" w14:textId="77777777" w:rsidR="00D062E1" w:rsidRDefault="00D062E1" w:rsidP="00D062E1">
      <w:pPr>
        <w:pStyle w:val="PL"/>
      </w:pPr>
    </w:p>
    <w:p w14:paraId="521B11AB" w14:textId="77777777" w:rsidR="00D062E1" w:rsidRDefault="00D062E1" w:rsidP="00D062E1">
      <w:pPr>
        <w:pStyle w:val="PL"/>
      </w:pPr>
      <w:r>
        <w:t>L139Info ::= SEQUENCE {</w:t>
      </w:r>
    </w:p>
    <w:p w14:paraId="73819FD7" w14:textId="77777777" w:rsidR="00D062E1" w:rsidRDefault="00D062E1" w:rsidP="00D062E1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4EDDE953" w14:textId="2BB8E850" w:rsidR="00D062E1" w:rsidRDefault="00D062E1" w:rsidP="00D062E1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del w:id="29" w:author="China Telecom" w:date="2023-03-29T15:32:00Z"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</w:r>
        <w:r w:rsidDel="00444612">
          <w:tab/>
          <w:delText>OPTIONAL</w:delText>
        </w:r>
      </w:del>
      <w:r>
        <w:t>,</w:t>
      </w:r>
    </w:p>
    <w:p w14:paraId="324CF67C" w14:textId="77777777" w:rsidR="00D062E1" w:rsidRDefault="00D062E1" w:rsidP="00D062E1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D98CB03" w14:textId="77777777" w:rsidR="00D062E1" w:rsidRDefault="00D062E1" w:rsidP="00D062E1">
      <w:pPr>
        <w:pStyle w:val="PL"/>
      </w:pPr>
      <w:r>
        <w:tab/>
        <w:t>...</w:t>
      </w:r>
    </w:p>
    <w:p w14:paraId="79B1155E" w14:textId="77777777" w:rsidR="00D062E1" w:rsidRDefault="00D062E1" w:rsidP="00D062E1">
      <w:pPr>
        <w:pStyle w:val="PL"/>
      </w:pPr>
      <w:r>
        <w:t>}</w:t>
      </w:r>
    </w:p>
    <w:p w14:paraId="198DAAD7" w14:textId="77777777" w:rsidR="00D062E1" w:rsidRDefault="00D062E1" w:rsidP="00D062E1">
      <w:pPr>
        <w:pStyle w:val="PL"/>
      </w:pPr>
    </w:p>
    <w:p w14:paraId="6ADFBEF6" w14:textId="77777777" w:rsidR="00D062E1" w:rsidRDefault="00D062E1" w:rsidP="00D062E1">
      <w:pPr>
        <w:pStyle w:val="PL"/>
      </w:pPr>
      <w:r>
        <w:t>L139Info-ExtIEs F1AP-PROTOCOL-EXTENSION ::= {</w:t>
      </w:r>
    </w:p>
    <w:p w14:paraId="24ADE0CD" w14:textId="77777777" w:rsidR="00D062E1" w:rsidRDefault="00D062E1" w:rsidP="00D062E1">
      <w:pPr>
        <w:pStyle w:val="PL"/>
      </w:pPr>
      <w:r>
        <w:tab/>
        <w:t>...</w:t>
      </w:r>
    </w:p>
    <w:p w14:paraId="3D95CEA5" w14:textId="77777777" w:rsidR="00D062E1" w:rsidRDefault="00D062E1" w:rsidP="00D062E1">
      <w:pPr>
        <w:pStyle w:val="PL"/>
      </w:pPr>
      <w:r>
        <w:t>}</w:t>
      </w:r>
    </w:p>
    <w:p w14:paraId="74EAC163" w14:textId="0637998D" w:rsidR="007C03F0" w:rsidRDefault="007C03F0">
      <w:pPr>
        <w:rPr>
          <w:noProof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F1D5A" w14:textId="77777777" w:rsidR="005D3ADB" w:rsidRDefault="005D3ADB">
      <w:r>
        <w:separator/>
      </w:r>
    </w:p>
  </w:endnote>
  <w:endnote w:type="continuationSeparator" w:id="0">
    <w:p w14:paraId="583D7D8C" w14:textId="77777777" w:rsidR="005D3ADB" w:rsidRDefault="005D3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Geneva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1E1BF" w14:textId="77777777" w:rsidR="005D3ADB" w:rsidRDefault="005D3ADB">
      <w:r>
        <w:separator/>
      </w:r>
    </w:p>
  </w:footnote>
  <w:footnote w:type="continuationSeparator" w:id="0">
    <w:p w14:paraId="3F5BF204" w14:textId="77777777" w:rsidR="005D3ADB" w:rsidRDefault="005D3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260"/>
    <w:rsid w:val="00022E4A"/>
    <w:rsid w:val="000808C0"/>
    <w:rsid w:val="000A36F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71F"/>
    <w:rsid w:val="0028367A"/>
    <w:rsid w:val="00284FEB"/>
    <w:rsid w:val="002860C4"/>
    <w:rsid w:val="00286186"/>
    <w:rsid w:val="002B5741"/>
    <w:rsid w:val="002C729C"/>
    <w:rsid w:val="002E472E"/>
    <w:rsid w:val="00305409"/>
    <w:rsid w:val="003609EF"/>
    <w:rsid w:val="0036231A"/>
    <w:rsid w:val="00370969"/>
    <w:rsid w:val="00374145"/>
    <w:rsid w:val="00374DD4"/>
    <w:rsid w:val="003D2AB6"/>
    <w:rsid w:val="003E1A36"/>
    <w:rsid w:val="00410371"/>
    <w:rsid w:val="004242F1"/>
    <w:rsid w:val="00444612"/>
    <w:rsid w:val="004B21D9"/>
    <w:rsid w:val="004B75B7"/>
    <w:rsid w:val="004C6679"/>
    <w:rsid w:val="005141D9"/>
    <w:rsid w:val="0051580D"/>
    <w:rsid w:val="005378F2"/>
    <w:rsid w:val="00547111"/>
    <w:rsid w:val="00592D74"/>
    <w:rsid w:val="005D3ADB"/>
    <w:rsid w:val="005E2C44"/>
    <w:rsid w:val="00621188"/>
    <w:rsid w:val="006257ED"/>
    <w:rsid w:val="00653DE4"/>
    <w:rsid w:val="00665C47"/>
    <w:rsid w:val="00691876"/>
    <w:rsid w:val="00695808"/>
    <w:rsid w:val="006B46FB"/>
    <w:rsid w:val="006E21FB"/>
    <w:rsid w:val="006E399F"/>
    <w:rsid w:val="00757498"/>
    <w:rsid w:val="0078355E"/>
    <w:rsid w:val="00792342"/>
    <w:rsid w:val="007977A8"/>
    <w:rsid w:val="007B512A"/>
    <w:rsid w:val="007C03F0"/>
    <w:rsid w:val="007C2097"/>
    <w:rsid w:val="007D6A07"/>
    <w:rsid w:val="007E5504"/>
    <w:rsid w:val="007F7259"/>
    <w:rsid w:val="008040A8"/>
    <w:rsid w:val="008279FA"/>
    <w:rsid w:val="0083264C"/>
    <w:rsid w:val="008626E7"/>
    <w:rsid w:val="00870EE7"/>
    <w:rsid w:val="008763E2"/>
    <w:rsid w:val="008863B9"/>
    <w:rsid w:val="008A45A6"/>
    <w:rsid w:val="008D3CCC"/>
    <w:rsid w:val="008E7AD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6BE"/>
    <w:rsid w:val="00B258BB"/>
    <w:rsid w:val="00B67B97"/>
    <w:rsid w:val="00B968C8"/>
    <w:rsid w:val="00BA3EC5"/>
    <w:rsid w:val="00BA51D9"/>
    <w:rsid w:val="00BB3E7D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2E1"/>
    <w:rsid w:val="00D06D51"/>
    <w:rsid w:val="00D24991"/>
    <w:rsid w:val="00D50255"/>
    <w:rsid w:val="00D66520"/>
    <w:rsid w:val="00D84AE9"/>
    <w:rsid w:val="00DE34CF"/>
    <w:rsid w:val="00E0264B"/>
    <w:rsid w:val="00E13F3D"/>
    <w:rsid w:val="00E34898"/>
    <w:rsid w:val="00EB09B7"/>
    <w:rsid w:val="00ED2D10"/>
    <w:rsid w:val="00EE7D7C"/>
    <w:rsid w:val="00F101B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81AF6-714D-4AF8-9F0F-760F7D74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37</cp:revision>
  <cp:lastPrinted>1899-12-31T23:00:00Z</cp:lastPrinted>
  <dcterms:created xsi:type="dcterms:W3CDTF">2020-02-03T08:32:00Z</dcterms:created>
  <dcterms:modified xsi:type="dcterms:W3CDTF">2023-04-06T14:32:00Z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